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7326E" w14:textId="77777777" w:rsidR="000E751E" w:rsidRDefault="000E751E" w:rsidP="000E75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S5-226638</w:t>
      </w:r>
      <w:r>
        <w:rPr>
          <w:b/>
          <w:i/>
          <w:noProof/>
          <w:sz w:val="28"/>
        </w:rPr>
        <w:fldChar w:fldCharType="end"/>
      </w:r>
    </w:p>
    <w:p w14:paraId="15C68473" w14:textId="77777777" w:rsidR="000E751E" w:rsidRDefault="000E751E" w:rsidP="000E751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751E" w14:paraId="0B09E30E" w14:textId="77777777" w:rsidTr="006E0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3E51F" w14:textId="77777777" w:rsidR="000E751E" w:rsidRDefault="000E751E" w:rsidP="006E0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751E" w14:paraId="77E528CE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84F41" w14:textId="77777777" w:rsidR="000E751E" w:rsidRDefault="000E751E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751E" w14:paraId="27DFED1F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B6FE2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3999594A" w14:textId="77777777" w:rsidTr="006E0003">
        <w:tc>
          <w:tcPr>
            <w:tcW w:w="142" w:type="dxa"/>
            <w:tcBorders>
              <w:left w:val="single" w:sz="4" w:space="0" w:color="auto"/>
            </w:tcBorders>
          </w:tcPr>
          <w:p w14:paraId="549884B2" w14:textId="77777777" w:rsidR="000E751E" w:rsidRDefault="000E751E" w:rsidP="006E0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27709C" w14:textId="77777777" w:rsidR="000E751E" w:rsidRPr="00410371" w:rsidRDefault="000E751E" w:rsidP="006E0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18099B" w14:textId="77777777" w:rsidR="000E751E" w:rsidRDefault="000E751E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355FBD" w14:textId="77777777" w:rsidR="000E751E" w:rsidRPr="00410371" w:rsidRDefault="000E751E" w:rsidP="006E00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A6CD18" w14:textId="77777777" w:rsidR="000E751E" w:rsidRDefault="000E751E" w:rsidP="006E00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17003D" w14:textId="77777777" w:rsidR="000E751E" w:rsidRPr="00410371" w:rsidRDefault="000E751E" w:rsidP="006E0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70FAEE" w14:textId="77777777" w:rsidR="000E751E" w:rsidRDefault="000E751E" w:rsidP="006E00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73CFA" w14:textId="77777777" w:rsidR="000E751E" w:rsidRPr="00410371" w:rsidRDefault="000E751E" w:rsidP="006E0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CB055B" w14:textId="77777777" w:rsidR="000E751E" w:rsidRDefault="000E751E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0E751E" w14:paraId="541E63D7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32E92" w14:textId="77777777" w:rsidR="000E751E" w:rsidRDefault="000E751E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0E751E" w14:paraId="04145190" w14:textId="77777777" w:rsidTr="006E0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90FEA" w14:textId="77777777" w:rsidR="000E751E" w:rsidRPr="00F25D98" w:rsidRDefault="000E751E" w:rsidP="006E0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751E" w14:paraId="2FE69B2F" w14:textId="77777777" w:rsidTr="006E0003">
        <w:tc>
          <w:tcPr>
            <w:tcW w:w="9641" w:type="dxa"/>
            <w:gridSpan w:val="9"/>
          </w:tcPr>
          <w:p w14:paraId="1A89B4B7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DC3796" w14:textId="77777777" w:rsidR="000E751E" w:rsidRDefault="000E751E" w:rsidP="000E75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751E" w14:paraId="78985D84" w14:textId="77777777" w:rsidTr="006E0003">
        <w:tc>
          <w:tcPr>
            <w:tcW w:w="2835" w:type="dxa"/>
          </w:tcPr>
          <w:p w14:paraId="674D4357" w14:textId="77777777" w:rsidR="000E751E" w:rsidRDefault="000E751E" w:rsidP="006E00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1D563F" w14:textId="77777777" w:rsidR="000E751E" w:rsidRDefault="000E751E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82691A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70FD2" w14:textId="77777777" w:rsidR="000E751E" w:rsidRDefault="000E751E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6AB0D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0D01AB" w14:textId="77777777" w:rsidR="000E751E" w:rsidRDefault="000E751E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05BEFC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7C966D" w14:textId="77777777" w:rsidR="000E751E" w:rsidRDefault="000E751E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39503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489175" w14:textId="77777777" w:rsidR="000E751E" w:rsidRDefault="000E751E" w:rsidP="000E75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751E" w14:paraId="37ED94B7" w14:textId="77777777" w:rsidTr="006E0003">
        <w:tc>
          <w:tcPr>
            <w:tcW w:w="9640" w:type="dxa"/>
            <w:gridSpan w:val="11"/>
          </w:tcPr>
          <w:p w14:paraId="6300FCC2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4C8D9A08" w14:textId="77777777" w:rsidTr="006E00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6EFC16" w14:textId="77777777" w:rsidR="000E751E" w:rsidRDefault="000E751E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99609" w14:textId="77777777" w:rsidR="000E751E" w:rsidRDefault="000E751E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28.541 Fix vague issues in EP_Transport Stage 3</w:t>
            </w:r>
            <w:r>
              <w:fldChar w:fldCharType="end"/>
            </w:r>
          </w:p>
        </w:tc>
      </w:tr>
      <w:tr w:rsidR="000E751E" w14:paraId="599312C5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6F5AF8AC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2E18A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077134B0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7A43ECC6" w14:textId="77777777" w:rsidR="000E751E" w:rsidRDefault="000E751E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DF66A3" w14:textId="77777777" w:rsidR="000E751E" w:rsidRDefault="000E751E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0E751E" w14:paraId="37997D48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1CFF03A1" w14:textId="77777777" w:rsidR="000E751E" w:rsidRDefault="000E751E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AFA19" w14:textId="77777777" w:rsidR="000E751E" w:rsidRDefault="000E751E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E751E" w14:paraId="204173E4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1667F1B9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11362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12025A64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0A07AAC7" w14:textId="77777777" w:rsidR="000E751E" w:rsidRDefault="000E751E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2F4991" w14:textId="77777777" w:rsidR="000E751E" w:rsidRDefault="000E751E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AdNRM_ph2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261F23" w14:textId="77777777" w:rsidR="000E751E" w:rsidRDefault="000E751E" w:rsidP="006E0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544ED" w14:textId="77777777" w:rsidR="000E751E" w:rsidRDefault="000E751E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20F50" w14:textId="77777777" w:rsidR="000E751E" w:rsidRDefault="000E751E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0E751E" w14:paraId="0C3C61FE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7F525822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C1E32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EF11CD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8A8A56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9ED2B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4AF9F2AC" w14:textId="77777777" w:rsidTr="006E00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87F8D0" w14:textId="77777777" w:rsidR="000E751E" w:rsidRDefault="000E751E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60E522" w14:textId="77777777" w:rsidR="000E751E" w:rsidRDefault="000E751E" w:rsidP="006E0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30B37" w14:textId="77777777" w:rsidR="000E751E" w:rsidRDefault="000E751E" w:rsidP="006E0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209DB" w14:textId="77777777" w:rsidR="000E751E" w:rsidRDefault="000E751E" w:rsidP="006E0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0FE55" w14:textId="77777777" w:rsidR="000E751E" w:rsidRDefault="000E751E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E751E" w14:paraId="3B6BD2B8" w14:textId="77777777" w:rsidTr="006E0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F8A9F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D5E34F" w14:textId="77777777" w:rsidR="000E751E" w:rsidRDefault="000E751E" w:rsidP="006E0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E16C1" w14:textId="77777777" w:rsidR="000E751E" w:rsidRDefault="000E751E" w:rsidP="006E0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3BC7C7" w14:textId="77777777" w:rsidR="000E751E" w:rsidRPr="007C2097" w:rsidRDefault="000E751E" w:rsidP="006E0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751E" w14:paraId="5E815CB8" w14:textId="77777777" w:rsidTr="006E0003">
        <w:tc>
          <w:tcPr>
            <w:tcW w:w="1843" w:type="dxa"/>
          </w:tcPr>
          <w:p w14:paraId="327FA3E0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EA9B4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056EFF81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CEE220" w14:textId="77777777" w:rsidR="000E751E" w:rsidRDefault="000E751E" w:rsidP="000E7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5B2F3" w14:textId="41135E70" w:rsidR="000E751E" w:rsidRDefault="000E751E" w:rsidP="000E751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for S5-226537</w:t>
            </w:r>
          </w:p>
        </w:tc>
      </w:tr>
      <w:tr w:rsidR="000E751E" w14:paraId="4342013A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CA892" w14:textId="77777777" w:rsidR="000E751E" w:rsidRDefault="000E751E" w:rsidP="000E75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B9F10" w14:textId="77777777" w:rsidR="000E751E" w:rsidRDefault="000E751E" w:rsidP="000E75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7D84CD02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5F4CC" w14:textId="77777777" w:rsidR="000E751E" w:rsidRDefault="000E751E" w:rsidP="000E7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D1112" w14:textId="1F1AB606" w:rsidR="000E751E" w:rsidRDefault="000E751E" w:rsidP="000E751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for S5-226537</w:t>
            </w:r>
          </w:p>
        </w:tc>
      </w:tr>
      <w:tr w:rsidR="000E751E" w14:paraId="1FEF0162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9AE19" w14:textId="77777777" w:rsidR="000E751E" w:rsidRDefault="000E751E" w:rsidP="000E75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8F655" w14:textId="77777777" w:rsidR="000E751E" w:rsidRDefault="000E751E" w:rsidP="000E75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2610B577" w14:textId="77777777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4D2A9" w14:textId="77777777" w:rsidR="000E751E" w:rsidRDefault="000E751E" w:rsidP="000E7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270DD" w14:textId="5EC5B4A8" w:rsidR="000E751E" w:rsidRDefault="000E751E" w:rsidP="000E7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0E751E" w14:paraId="75494851" w14:textId="77777777" w:rsidTr="006E0003">
        <w:tc>
          <w:tcPr>
            <w:tcW w:w="2694" w:type="dxa"/>
            <w:gridSpan w:val="2"/>
          </w:tcPr>
          <w:p w14:paraId="6A0E4E46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DDCE89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591DEEBC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83082" w14:textId="77777777" w:rsidR="000E751E" w:rsidRDefault="000E751E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9A00E" w14:textId="77777777" w:rsidR="000E751E" w:rsidRDefault="000E751E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751E" w14:paraId="0EE87072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7E3B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98C4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22700116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E85B5" w14:textId="77777777" w:rsidR="000E751E" w:rsidRDefault="000E751E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C1E63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B68731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6D4ABA" w14:textId="77777777" w:rsidR="000E751E" w:rsidRDefault="000E751E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898F0" w14:textId="77777777" w:rsidR="000E751E" w:rsidRDefault="000E751E" w:rsidP="006E00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51E" w14:paraId="5E27E96D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670EC" w14:textId="77777777" w:rsidR="000E751E" w:rsidRDefault="000E751E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F5F6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6AB3E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34514C" w14:textId="77777777" w:rsidR="000E751E" w:rsidRDefault="000E751E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FC079" w14:textId="77777777" w:rsidR="000E751E" w:rsidRDefault="000E751E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751E" w14:paraId="13A33D3C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E406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28377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A1211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740BF7" w14:textId="77777777" w:rsidR="000E751E" w:rsidRDefault="000E751E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FBCAE2" w14:textId="77777777" w:rsidR="000E751E" w:rsidRDefault="000E751E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751E" w14:paraId="1536E988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0E74F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6AA9A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B94CF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78B240" w14:textId="77777777" w:rsidR="000E751E" w:rsidRDefault="000E751E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B0E0D" w14:textId="77777777" w:rsidR="000E751E" w:rsidRDefault="000E751E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751E" w14:paraId="50A94B6B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D3F4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537C4" w14:textId="77777777" w:rsidR="000E751E" w:rsidRDefault="000E751E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0E751E" w14:paraId="767D00F7" w14:textId="77777777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BF3366" w14:textId="77777777" w:rsidR="000E751E" w:rsidRDefault="000E751E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37646" w14:textId="77777777" w:rsidR="000E751E" w:rsidRDefault="000E751E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751E" w:rsidRPr="008863B9" w14:paraId="1E09806B" w14:textId="77777777" w:rsidTr="006E00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B0402" w14:textId="77777777" w:rsidR="000E751E" w:rsidRPr="008863B9" w:rsidRDefault="000E751E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F5995E" w14:textId="77777777" w:rsidR="000E751E" w:rsidRPr="008863B9" w:rsidRDefault="000E751E" w:rsidP="006E00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751E" w14:paraId="0B9A602D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05778" w14:textId="77777777" w:rsidR="000E751E" w:rsidRDefault="000E751E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88530" w14:textId="77777777" w:rsidR="000E751E" w:rsidRDefault="000E751E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85ABE" w14:textId="77777777" w:rsidR="000E751E" w:rsidRDefault="000E751E" w:rsidP="000E751E">
      <w:pPr>
        <w:pStyle w:val="CRCoverPage"/>
        <w:spacing w:after="0"/>
        <w:rPr>
          <w:noProof/>
          <w:sz w:val="8"/>
          <w:szCs w:val="8"/>
        </w:rPr>
      </w:pPr>
    </w:p>
    <w:p w14:paraId="490A12CA" w14:textId="77777777" w:rsidR="000E751E" w:rsidRDefault="000E751E" w:rsidP="001106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BD6938" w14:textId="77777777" w:rsidR="000E751E" w:rsidRDefault="000E751E" w:rsidP="001106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D775DC" w14:textId="77777777" w:rsidR="007F46E8" w:rsidRPr="00F53AE4" w:rsidRDefault="007F46E8" w:rsidP="007F46E8">
      <w:bookmarkStart w:id="1" w:name="_GoBack"/>
      <w:bookmarkEnd w:id="1"/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7F46E8" w:rsidRPr="009527C9" w14:paraId="209CAF45" w14:textId="77777777" w:rsidTr="006D674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4D16856" w14:textId="77777777" w:rsidR="007F46E8" w:rsidRPr="009527C9" w:rsidRDefault="007F46E8" w:rsidP="006D674C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35FC9FA4" w14:textId="77777777" w:rsidR="007F46E8" w:rsidRDefault="007F46E8" w:rsidP="007F46E8"/>
    <w:p w14:paraId="6F7767C8" w14:textId="77777777" w:rsidR="00E42449" w:rsidRDefault="00E42449" w:rsidP="00E42449"/>
    <w:p w14:paraId="2CF0624D" w14:textId="77777777" w:rsidR="00E42449" w:rsidRPr="00ED2529" w:rsidRDefault="00E42449" w:rsidP="00E42449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42449" w:rsidRPr="009527C9" w14:paraId="6BF15E5C" w14:textId="77777777" w:rsidTr="00E675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CF7DD4C" w14:textId="77777777" w:rsidR="00E42449" w:rsidRPr="009527C9" w:rsidRDefault="00E42449" w:rsidP="00E675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5BDE0A4" w14:textId="77777777" w:rsidR="00E42449" w:rsidRDefault="00E42449" w:rsidP="00E42449"/>
    <w:bookmarkEnd w:id="0"/>
    <w:p w14:paraId="25952DCC" w14:textId="105B7665" w:rsidR="00F17312" w:rsidRDefault="00F17312" w:rsidP="00F17312">
      <w:pPr>
        <w:pStyle w:val="B10"/>
      </w:pPr>
    </w:p>
    <w:sectPr w:rsidR="00F17312" w:rsidSect="00E8359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A9C455" w14:textId="77777777" w:rsidR="00C14BF0" w:rsidRDefault="00C14BF0">
      <w:r>
        <w:separator/>
      </w:r>
    </w:p>
  </w:endnote>
  <w:endnote w:type="continuationSeparator" w:id="0">
    <w:p w14:paraId="703FBB52" w14:textId="77777777" w:rsidR="00C14BF0" w:rsidRDefault="00C1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9472D" w14:textId="77777777" w:rsidR="006D674C" w:rsidRDefault="006D67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15717" w14:textId="1971439E" w:rsidR="006D674C" w:rsidRDefault="006D674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C849B" w14:textId="77777777" w:rsidR="006D674C" w:rsidRDefault="006D67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AB0AD" w14:textId="77777777" w:rsidR="00C14BF0" w:rsidRDefault="00C14BF0">
      <w:r>
        <w:separator/>
      </w:r>
    </w:p>
  </w:footnote>
  <w:footnote w:type="continuationSeparator" w:id="0">
    <w:p w14:paraId="3C6353B1" w14:textId="77777777" w:rsidR="00C14BF0" w:rsidRDefault="00C14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9984F" w14:textId="77777777" w:rsidR="006D674C" w:rsidRDefault="006D67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0649F" w14:textId="54B4F652" w:rsidR="006D674C" w:rsidRDefault="006D67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V18.0.0 (2022-06)</w:t>
    </w:r>
  </w:p>
  <w:p w14:paraId="65710D83" w14:textId="37C4751A" w:rsidR="006D674C" w:rsidRDefault="006D67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E751E">
      <w:rPr>
        <w:rFonts w:ascii="Arial" w:hAnsi="Arial" w:cs="Arial"/>
        <w:b/>
        <w:noProof/>
        <w:sz w:val="18"/>
        <w:szCs w:val="18"/>
      </w:rPr>
      <w:t>33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2D5BE8D" w:rsidR="006D674C" w:rsidRDefault="006D67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6D674C" w:rsidRDefault="006D67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E12F1" w14:textId="77777777" w:rsidR="006D674C" w:rsidRDefault="006D6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9F60CA"/>
    <w:multiLevelType w:val="hybridMultilevel"/>
    <w:tmpl w:val="0608C9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0" w15:restartNumberingAfterBreak="0">
    <w:nsid w:val="54D07DC9"/>
    <w:multiLevelType w:val="hybridMultilevel"/>
    <w:tmpl w:val="9FE0CF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52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7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55"/>
  </w:num>
  <w:num w:numId="13">
    <w:abstractNumId w:val="20"/>
  </w:num>
  <w:num w:numId="14">
    <w:abstractNumId w:val="34"/>
  </w:num>
  <w:num w:numId="15">
    <w:abstractNumId w:val="32"/>
  </w:num>
  <w:num w:numId="16">
    <w:abstractNumId w:val="13"/>
  </w:num>
  <w:num w:numId="17">
    <w:abstractNumId w:val="17"/>
  </w:num>
  <w:num w:numId="18">
    <w:abstractNumId w:val="54"/>
  </w:num>
  <w:num w:numId="19">
    <w:abstractNumId w:val="41"/>
  </w:num>
  <w:num w:numId="20">
    <w:abstractNumId w:val="50"/>
  </w:num>
  <w:num w:numId="21">
    <w:abstractNumId w:val="23"/>
  </w:num>
  <w:num w:numId="22">
    <w:abstractNumId w:val="39"/>
  </w:num>
  <w:num w:numId="23">
    <w:abstractNumId w:val="33"/>
  </w:num>
  <w:num w:numId="24">
    <w:abstractNumId w:val="51"/>
  </w:num>
  <w:num w:numId="25">
    <w:abstractNumId w:val="18"/>
  </w:num>
  <w:num w:numId="26">
    <w:abstractNumId w:val="22"/>
  </w:num>
  <w:num w:numId="27">
    <w:abstractNumId w:val="36"/>
  </w:num>
  <w:num w:numId="28">
    <w:abstractNumId w:val="53"/>
  </w:num>
  <w:num w:numId="29">
    <w:abstractNumId w:val="21"/>
  </w:num>
  <w:num w:numId="30">
    <w:abstractNumId w:val="25"/>
  </w:num>
  <w:num w:numId="31">
    <w:abstractNumId w:val="27"/>
  </w:num>
  <w:num w:numId="32">
    <w:abstractNumId w:val="16"/>
  </w:num>
  <w:num w:numId="33">
    <w:abstractNumId w:val="37"/>
  </w:num>
  <w:num w:numId="34">
    <w:abstractNumId w:val="44"/>
  </w:num>
  <w:num w:numId="35">
    <w:abstractNumId w:val="14"/>
  </w:num>
  <w:num w:numId="36">
    <w:abstractNumId w:val="28"/>
  </w:num>
  <w:num w:numId="37">
    <w:abstractNumId w:val="48"/>
  </w:num>
  <w:num w:numId="38">
    <w:abstractNumId w:val="43"/>
  </w:num>
  <w:num w:numId="39">
    <w:abstractNumId w:val="46"/>
  </w:num>
  <w:num w:numId="40">
    <w:abstractNumId w:val="19"/>
  </w:num>
  <w:num w:numId="41">
    <w:abstractNumId w:val="35"/>
  </w:num>
  <w:num w:numId="42">
    <w:abstractNumId w:val="26"/>
  </w:num>
  <w:num w:numId="43">
    <w:abstractNumId w:val="42"/>
  </w:num>
  <w:num w:numId="44">
    <w:abstractNumId w:val="24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</w:num>
  <w:num w:numId="47">
    <w:abstractNumId w:val="12"/>
  </w:num>
  <w:num w:numId="48">
    <w:abstractNumId w:val="49"/>
  </w:num>
  <w:num w:numId="49">
    <w:abstractNumId w:val="52"/>
  </w:num>
  <w:num w:numId="50">
    <w:abstractNumId w:val="30"/>
  </w:num>
  <w:num w:numId="51">
    <w:abstractNumId w:val="15"/>
  </w:num>
  <w:num w:numId="52">
    <w:abstractNumId w:val="31"/>
  </w:num>
  <w:num w:numId="53">
    <w:abstractNumId w:val="2"/>
  </w:num>
  <w:num w:numId="54">
    <w:abstractNumId w:val="1"/>
  </w:num>
  <w:num w:numId="55">
    <w:abstractNumId w:val="0"/>
  </w:num>
  <w:num w:numId="56">
    <w:abstractNumId w:val="38"/>
  </w:num>
  <w:num w:numId="57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IN" w:vendorID="64" w:dllVersion="131078" w:nlCheck="1" w:checkStyle="1"/>
  <w:activeWritingStyle w:appName="MSWord" w:lang="en-I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YwMzQ0MTWxMDY2NbNU0lEKTi0uzszPAykwMqsFAGqNN30tAAAA"/>
  </w:docVars>
  <w:rsids>
    <w:rsidRoot w:val="004E213A"/>
    <w:rsid w:val="00000134"/>
    <w:rsid w:val="00000859"/>
    <w:rsid w:val="00006F9B"/>
    <w:rsid w:val="00007354"/>
    <w:rsid w:val="000151CE"/>
    <w:rsid w:val="00020AE8"/>
    <w:rsid w:val="0002142C"/>
    <w:rsid w:val="00026B7B"/>
    <w:rsid w:val="000315F4"/>
    <w:rsid w:val="00033397"/>
    <w:rsid w:val="000339FF"/>
    <w:rsid w:val="00034E63"/>
    <w:rsid w:val="00040095"/>
    <w:rsid w:val="00045B83"/>
    <w:rsid w:val="00047489"/>
    <w:rsid w:val="00051834"/>
    <w:rsid w:val="00054A22"/>
    <w:rsid w:val="00057E25"/>
    <w:rsid w:val="00062023"/>
    <w:rsid w:val="00064CBF"/>
    <w:rsid w:val="000655A6"/>
    <w:rsid w:val="00066880"/>
    <w:rsid w:val="00067916"/>
    <w:rsid w:val="0007038C"/>
    <w:rsid w:val="00072106"/>
    <w:rsid w:val="00074211"/>
    <w:rsid w:val="00080512"/>
    <w:rsid w:val="000924EC"/>
    <w:rsid w:val="0009651D"/>
    <w:rsid w:val="000A04E7"/>
    <w:rsid w:val="000A0AC5"/>
    <w:rsid w:val="000A6142"/>
    <w:rsid w:val="000C04FF"/>
    <w:rsid w:val="000C401F"/>
    <w:rsid w:val="000C47C3"/>
    <w:rsid w:val="000C6BC1"/>
    <w:rsid w:val="000D2FA5"/>
    <w:rsid w:val="000D49E9"/>
    <w:rsid w:val="000D58AB"/>
    <w:rsid w:val="000E3CB5"/>
    <w:rsid w:val="000E6B90"/>
    <w:rsid w:val="000E751E"/>
    <w:rsid w:val="000F5BF2"/>
    <w:rsid w:val="001062B3"/>
    <w:rsid w:val="001071B8"/>
    <w:rsid w:val="00110689"/>
    <w:rsid w:val="001216CA"/>
    <w:rsid w:val="001302B3"/>
    <w:rsid w:val="00133525"/>
    <w:rsid w:val="00140092"/>
    <w:rsid w:val="00144B39"/>
    <w:rsid w:val="00147B89"/>
    <w:rsid w:val="0015732F"/>
    <w:rsid w:val="00157558"/>
    <w:rsid w:val="00165257"/>
    <w:rsid w:val="001664F8"/>
    <w:rsid w:val="00166A08"/>
    <w:rsid w:val="00172B7E"/>
    <w:rsid w:val="001756CF"/>
    <w:rsid w:val="001800DA"/>
    <w:rsid w:val="00182289"/>
    <w:rsid w:val="00182DC9"/>
    <w:rsid w:val="00183357"/>
    <w:rsid w:val="00194DD0"/>
    <w:rsid w:val="001A1E42"/>
    <w:rsid w:val="001A4C42"/>
    <w:rsid w:val="001A7420"/>
    <w:rsid w:val="001B6637"/>
    <w:rsid w:val="001C089A"/>
    <w:rsid w:val="001C21C3"/>
    <w:rsid w:val="001C262E"/>
    <w:rsid w:val="001D02C2"/>
    <w:rsid w:val="001D1B13"/>
    <w:rsid w:val="001E370E"/>
    <w:rsid w:val="001E651D"/>
    <w:rsid w:val="001F0C1D"/>
    <w:rsid w:val="001F1132"/>
    <w:rsid w:val="001F1265"/>
    <w:rsid w:val="001F168B"/>
    <w:rsid w:val="001F381E"/>
    <w:rsid w:val="002012BA"/>
    <w:rsid w:val="00206766"/>
    <w:rsid w:val="00217213"/>
    <w:rsid w:val="00221BD4"/>
    <w:rsid w:val="00226EF4"/>
    <w:rsid w:val="00232CA2"/>
    <w:rsid w:val="002347A2"/>
    <w:rsid w:val="002376C9"/>
    <w:rsid w:val="002508DB"/>
    <w:rsid w:val="002559E4"/>
    <w:rsid w:val="002675F0"/>
    <w:rsid w:val="00275E4B"/>
    <w:rsid w:val="00284494"/>
    <w:rsid w:val="002A21A7"/>
    <w:rsid w:val="002B01AF"/>
    <w:rsid w:val="002B2970"/>
    <w:rsid w:val="002B39F8"/>
    <w:rsid w:val="002B6339"/>
    <w:rsid w:val="002B6386"/>
    <w:rsid w:val="002B67FC"/>
    <w:rsid w:val="002B7704"/>
    <w:rsid w:val="002D2AD8"/>
    <w:rsid w:val="002D5833"/>
    <w:rsid w:val="002D5B17"/>
    <w:rsid w:val="002D6578"/>
    <w:rsid w:val="002E00EE"/>
    <w:rsid w:val="002E0404"/>
    <w:rsid w:val="002E5C49"/>
    <w:rsid w:val="002F61D1"/>
    <w:rsid w:val="0031354F"/>
    <w:rsid w:val="003172DC"/>
    <w:rsid w:val="0032067C"/>
    <w:rsid w:val="00324AB9"/>
    <w:rsid w:val="00337A51"/>
    <w:rsid w:val="003448DA"/>
    <w:rsid w:val="00345725"/>
    <w:rsid w:val="003519AF"/>
    <w:rsid w:val="0035462D"/>
    <w:rsid w:val="00355133"/>
    <w:rsid w:val="0036389F"/>
    <w:rsid w:val="00365930"/>
    <w:rsid w:val="003765B8"/>
    <w:rsid w:val="0038560A"/>
    <w:rsid w:val="003975E1"/>
    <w:rsid w:val="003A35A4"/>
    <w:rsid w:val="003A638F"/>
    <w:rsid w:val="003B14C7"/>
    <w:rsid w:val="003C3971"/>
    <w:rsid w:val="003D03F1"/>
    <w:rsid w:val="003D37DC"/>
    <w:rsid w:val="003F3082"/>
    <w:rsid w:val="003F5C37"/>
    <w:rsid w:val="003F6C9B"/>
    <w:rsid w:val="004037B3"/>
    <w:rsid w:val="0041693A"/>
    <w:rsid w:val="00423334"/>
    <w:rsid w:val="0042423D"/>
    <w:rsid w:val="00433F8B"/>
    <w:rsid w:val="004345EC"/>
    <w:rsid w:val="0044217F"/>
    <w:rsid w:val="004535DD"/>
    <w:rsid w:val="00455E07"/>
    <w:rsid w:val="00465515"/>
    <w:rsid w:val="0046695D"/>
    <w:rsid w:val="00466B0B"/>
    <w:rsid w:val="004671E7"/>
    <w:rsid w:val="00470473"/>
    <w:rsid w:val="004708C3"/>
    <w:rsid w:val="004710E8"/>
    <w:rsid w:val="004768CB"/>
    <w:rsid w:val="0048464A"/>
    <w:rsid w:val="00484933"/>
    <w:rsid w:val="00493029"/>
    <w:rsid w:val="004972C6"/>
    <w:rsid w:val="004A7B3F"/>
    <w:rsid w:val="004B4322"/>
    <w:rsid w:val="004B5982"/>
    <w:rsid w:val="004D0171"/>
    <w:rsid w:val="004D172C"/>
    <w:rsid w:val="004D2CF0"/>
    <w:rsid w:val="004D2F99"/>
    <w:rsid w:val="004D3578"/>
    <w:rsid w:val="004E2067"/>
    <w:rsid w:val="004E213A"/>
    <w:rsid w:val="004E6E30"/>
    <w:rsid w:val="004F0988"/>
    <w:rsid w:val="004F3340"/>
    <w:rsid w:val="005017DE"/>
    <w:rsid w:val="00504BE8"/>
    <w:rsid w:val="0051010E"/>
    <w:rsid w:val="00511852"/>
    <w:rsid w:val="005148EC"/>
    <w:rsid w:val="005169F3"/>
    <w:rsid w:val="00516D29"/>
    <w:rsid w:val="0052743E"/>
    <w:rsid w:val="005333B7"/>
    <w:rsid w:val="0053388B"/>
    <w:rsid w:val="00535773"/>
    <w:rsid w:val="00542B65"/>
    <w:rsid w:val="00543E6C"/>
    <w:rsid w:val="00544E21"/>
    <w:rsid w:val="005570B1"/>
    <w:rsid w:val="00562EAE"/>
    <w:rsid w:val="00565087"/>
    <w:rsid w:val="00567A3F"/>
    <w:rsid w:val="00574D8A"/>
    <w:rsid w:val="005756E0"/>
    <w:rsid w:val="0058127D"/>
    <w:rsid w:val="00581331"/>
    <w:rsid w:val="00591551"/>
    <w:rsid w:val="00594D3A"/>
    <w:rsid w:val="00595B19"/>
    <w:rsid w:val="00597B11"/>
    <w:rsid w:val="005A0C23"/>
    <w:rsid w:val="005A0F50"/>
    <w:rsid w:val="005A448E"/>
    <w:rsid w:val="005B4C01"/>
    <w:rsid w:val="005B7AB3"/>
    <w:rsid w:val="005D2E01"/>
    <w:rsid w:val="005D3E9A"/>
    <w:rsid w:val="005D6BF9"/>
    <w:rsid w:val="005D7526"/>
    <w:rsid w:val="005E3A19"/>
    <w:rsid w:val="005E4BB2"/>
    <w:rsid w:val="005F125E"/>
    <w:rsid w:val="005F1513"/>
    <w:rsid w:val="00602AEA"/>
    <w:rsid w:val="0060399A"/>
    <w:rsid w:val="00603CDA"/>
    <w:rsid w:val="00614FDF"/>
    <w:rsid w:val="00625A9A"/>
    <w:rsid w:val="00627098"/>
    <w:rsid w:val="00630F89"/>
    <w:rsid w:val="00631496"/>
    <w:rsid w:val="0063543D"/>
    <w:rsid w:val="00640356"/>
    <w:rsid w:val="006413BF"/>
    <w:rsid w:val="006458A5"/>
    <w:rsid w:val="00646279"/>
    <w:rsid w:val="00647114"/>
    <w:rsid w:val="0065200A"/>
    <w:rsid w:val="00654C51"/>
    <w:rsid w:val="00655E22"/>
    <w:rsid w:val="006678E8"/>
    <w:rsid w:val="006701E0"/>
    <w:rsid w:val="00673D86"/>
    <w:rsid w:val="00674E35"/>
    <w:rsid w:val="006854C8"/>
    <w:rsid w:val="006971BD"/>
    <w:rsid w:val="006A0BC2"/>
    <w:rsid w:val="006A323F"/>
    <w:rsid w:val="006A6904"/>
    <w:rsid w:val="006B0701"/>
    <w:rsid w:val="006B30D0"/>
    <w:rsid w:val="006C3D95"/>
    <w:rsid w:val="006C6844"/>
    <w:rsid w:val="006D4AB0"/>
    <w:rsid w:val="006D674C"/>
    <w:rsid w:val="006E3582"/>
    <w:rsid w:val="006E5C86"/>
    <w:rsid w:val="00701116"/>
    <w:rsid w:val="00713C44"/>
    <w:rsid w:val="0071637F"/>
    <w:rsid w:val="00720C9F"/>
    <w:rsid w:val="007236D7"/>
    <w:rsid w:val="00732C14"/>
    <w:rsid w:val="00734A5B"/>
    <w:rsid w:val="00736A49"/>
    <w:rsid w:val="0074026F"/>
    <w:rsid w:val="00741E29"/>
    <w:rsid w:val="007429F6"/>
    <w:rsid w:val="00743AD3"/>
    <w:rsid w:val="007447AE"/>
    <w:rsid w:val="00744E76"/>
    <w:rsid w:val="00745086"/>
    <w:rsid w:val="00746F00"/>
    <w:rsid w:val="00747387"/>
    <w:rsid w:val="0075332A"/>
    <w:rsid w:val="00774DA4"/>
    <w:rsid w:val="00781F0F"/>
    <w:rsid w:val="007861C2"/>
    <w:rsid w:val="00791231"/>
    <w:rsid w:val="0079657A"/>
    <w:rsid w:val="007A5EB4"/>
    <w:rsid w:val="007A705C"/>
    <w:rsid w:val="007B600E"/>
    <w:rsid w:val="007B6829"/>
    <w:rsid w:val="007B738C"/>
    <w:rsid w:val="007C4EEA"/>
    <w:rsid w:val="007C780B"/>
    <w:rsid w:val="007E1525"/>
    <w:rsid w:val="007F0F4A"/>
    <w:rsid w:val="007F1C22"/>
    <w:rsid w:val="007F46E8"/>
    <w:rsid w:val="007F7930"/>
    <w:rsid w:val="008028A4"/>
    <w:rsid w:val="00830747"/>
    <w:rsid w:val="00842C20"/>
    <w:rsid w:val="00852365"/>
    <w:rsid w:val="00853CED"/>
    <w:rsid w:val="00853E23"/>
    <w:rsid w:val="00855041"/>
    <w:rsid w:val="00855385"/>
    <w:rsid w:val="0085643E"/>
    <w:rsid w:val="00865B8F"/>
    <w:rsid w:val="00872C80"/>
    <w:rsid w:val="00874F22"/>
    <w:rsid w:val="008768CA"/>
    <w:rsid w:val="00880B55"/>
    <w:rsid w:val="00884EF7"/>
    <w:rsid w:val="008865A0"/>
    <w:rsid w:val="00886D00"/>
    <w:rsid w:val="00887532"/>
    <w:rsid w:val="00891FAB"/>
    <w:rsid w:val="008A3355"/>
    <w:rsid w:val="008B07FC"/>
    <w:rsid w:val="008B56DE"/>
    <w:rsid w:val="008B6B75"/>
    <w:rsid w:val="008C384C"/>
    <w:rsid w:val="008C5C3D"/>
    <w:rsid w:val="008C69A4"/>
    <w:rsid w:val="008F1B25"/>
    <w:rsid w:val="008F4D50"/>
    <w:rsid w:val="008F79F2"/>
    <w:rsid w:val="0090271F"/>
    <w:rsid w:val="00902E23"/>
    <w:rsid w:val="00904305"/>
    <w:rsid w:val="00910A6D"/>
    <w:rsid w:val="009114D7"/>
    <w:rsid w:val="0091348E"/>
    <w:rsid w:val="00917CCB"/>
    <w:rsid w:val="009214E0"/>
    <w:rsid w:val="00927C72"/>
    <w:rsid w:val="00934276"/>
    <w:rsid w:val="00942EC2"/>
    <w:rsid w:val="00945B65"/>
    <w:rsid w:val="0095558E"/>
    <w:rsid w:val="009556B7"/>
    <w:rsid w:val="009622EF"/>
    <w:rsid w:val="00962345"/>
    <w:rsid w:val="009639F5"/>
    <w:rsid w:val="00970E1E"/>
    <w:rsid w:val="00984321"/>
    <w:rsid w:val="00990706"/>
    <w:rsid w:val="00997D95"/>
    <w:rsid w:val="009A0FD4"/>
    <w:rsid w:val="009B1330"/>
    <w:rsid w:val="009C0C24"/>
    <w:rsid w:val="009C678A"/>
    <w:rsid w:val="009C7643"/>
    <w:rsid w:val="009D37BB"/>
    <w:rsid w:val="009E0444"/>
    <w:rsid w:val="009F032B"/>
    <w:rsid w:val="009F37B7"/>
    <w:rsid w:val="009F51A7"/>
    <w:rsid w:val="009F6011"/>
    <w:rsid w:val="00A01D55"/>
    <w:rsid w:val="00A10F02"/>
    <w:rsid w:val="00A1118D"/>
    <w:rsid w:val="00A124A5"/>
    <w:rsid w:val="00A1648A"/>
    <w:rsid w:val="00A164B4"/>
    <w:rsid w:val="00A170A7"/>
    <w:rsid w:val="00A202DB"/>
    <w:rsid w:val="00A263E9"/>
    <w:rsid w:val="00A26956"/>
    <w:rsid w:val="00A27486"/>
    <w:rsid w:val="00A3572C"/>
    <w:rsid w:val="00A412C9"/>
    <w:rsid w:val="00A432C2"/>
    <w:rsid w:val="00A43929"/>
    <w:rsid w:val="00A51B20"/>
    <w:rsid w:val="00A52668"/>
    <w:rsid w:val="00A53724"/>
    <w:rsid w:val="00A56066"/>
    <w:rsid w:val="00A57BF6"/>
    <w:rsid w:val="00A71A16"/>
    <w:rsid w:val="00A71F56"/>
    <w:rsid w:val="00A73129"/>
    <w:rsid w:val="00A82346"/>
    <w:rsid w:val="00A87E70"/>
    <w:rsid w:val="00A92BA1"/>
    <w:rsid w:val="00A95C2C"/>
    <w:rsid w:val="00AB026A"/>
    <w:rsid w:val="00AC2B6F"/>
    <w:rsid w:val="00AC6BC6"/>
    <w:rsid w:val="00AC7B1F"/>
    <w:rsid w:val="00AD5B5D"/>
    <w:rsid w:val="00AE1CBC"/>
    <w:rsid w:val="00AE5663"/>
    <w:rsid w:val="00AE65E2"/>
    <w:rsid w:val="00AE7D3B"/>
    <w:rsid w:val="00AF0119"/>
    <w:rsid w:val="00AF387E"/>
    <w:rsid w:val="00AF44B0"/>
    <w:rsid w:val="00AF7A16"/>
    <w:rsid w:val="00B001DD"/>
    <w:rsid w:val="00B0122D"/>
    <w:rsid w:val="00B03186"/>
    <w:rsid w:val="00B14E36"/>
    <w:rsid w:val="00B15449"/>
    <w:rsid w:val="00B15EF2"/>
    <w:rsid w:val="00B22A72"/>
    <w:rsid w:val="00B23E7A"/>
    <w:rsid w:val="00B260D4"/>
    <w:rsid w:val="00B344DD"/>
    <w:rsid w:val="00B42A2A"/>
    <w:rsid w:val="00B45BF3"/>
    <w:rsid w:val="00B54F2D"/>
    <w:rsid w:val="00B60EFA"/>
    <w:rsid w:val="00B62933"/>
    <w:rsid w:val="00B80E52"/>
    <w:rsid w:val="00B83AC3"/>
    <w:rsid w:val="00B8603E"/>
    <w:rsid w:val="00B93086"/>
    <w:rsid w:val="00B95668"/>
    <w:rsid w:val="00B95AE8"/>
    <w:rsid w:val="00BA19ED"/>
    <w:rsid w:val="00BA4B8D"/>
    <w:rsid w:val="00BB0DFA"/>
    <w:rsid w:val="00BB28D4"/>
    <w:rsid w:val="00BC0F7D"/>
    <w:rsid w:val="00BC23A3"/>
    <w:rsid w:val="00BC33DE"/>
    <w:rsid w:val="00BC3DDE"/>
    <w:rsid w:val="00BC5032"/>
    <w:rsid w:val="00BC631A"/>
    <w:rsid w:val="00BD0B16"/>
    <w:rsid w:val="00BD141C"/>
    <w:rsid w:val="00BD7D31"/>
    <w:rsid w:val="00BE1CBF"/>
    <w:rsid w:val="00BE2C2E"/>
    <w:rsid w:val="00BE3255"/>
    <w:rsid w:val="00BF10AB"/>
    <w:rsid w:val="00BF128E"/>
    <w:rsid w:val="00C04944"/>
    <w:rsid w:val="00C04952"/>
    <w:rsid w:val="00C074DD"/>
    <w:rsid w:val="00C11CBC"/>
    <w:rsid w:val="00C1496A"/>
    <w:rsid w:val="00C14BF0"/>
    <w:rsid w:val="00C201B9"/>
    <w:rsid w:val="00C23AD9"/>
    <w:rsid w:val="00C24552"/>
    <w:rsid w:val="00C26803"/>
    <w:rsid w:val="00C33079"/>
    <w:rsid w:val="00C4065E"/>
    <w:rsid w:val="00C42A07"/>
    <w:rsid w:val="00C45231"/>
    <w:rsid w:val="00C452DE"/>
    <w:rsid w:val="00C467D3"/>
    <w:rsid w:val="00C5070E"/>
    <w:rsid w:val="00C57FCB"/>
    <w:rsid w:val="00C604DD"/>
    <w:rsid w:val="00C72833"/>
    <w:rsid w:val="00C73B9A"/>
    <w:rsid w:val="00C75CEC"/>
    <w:rsid w:val="00C779A4"/>
    <w:rsid w:val="00C80F1D"/>
    <w:rsid w:val="00C85FCD"/>
    <w:rsid w:val="00C8674D"/>
    <w:rsid w:val="00C919F0"/>
    <w:rsid w:val="00C928DD"/>
    <w:rsid w:val="00C93F40"/>
    <w:rsid w:val="00CA0B4F"/>
    <w:rsid w:val="00CA3D0C"/>
    <w:rsid w:val="00CB1B8A"/>
    <w:rsid w:val="00CC502D"/>
    <w:rsid w:val="00CD3515"/>
    <w:rsid w:val="00CD5159"/>
    <w:rsid w:val="00CD5ABD"/>
    <w:rsid w:val="00CE37AF"/>
    <w:rsid w:val="00CE57BD"/>
    <w:rsid w:val="00CF0A6D"/>
    <w:rsid w:val="00CF441E"/>
    <w:rsid w:val="00D03783"/>
    <w:rsid w:val="00D16388"/>
    <w:rsid w:val="00D23208"/>
    <w:rsid w:val="00D31540"/>
    <w:rsid w:val="00D37C8A"/>
    <w:rsid w:val="00D37E61"/>
    <w:rsid w:val="00D42A82"/>
    <w:rsid w:val="00D4478D"/>
    <w:rsid w:val="00D57972"/>
    <w:rsid w:val="00D675A9"/>
    <w:rsid w:val="00D67F73"/>
    <w:rsid w:val="00D738D6"/>
    <w:rsid w:val="00D755EB"/>
    <w:rsid w:val="00D76048"/>
    <w:rsid w:val="00D81CBD"/>
    <w:rsid w:val="00D84E9B"/>
    <w:rsid w:val="00D87E00"/>
    <w:rsid w:val="00D9134D"/>
    <w:rsid w:val="00D923C4"/>
    <w:rsid w:val="00DA7A03"/>
    <w:rsid w:val="00DB1003"/>
    <w:rsid w:val="00DB1818"/>
    <w:rsid w:val="00DB31F5"/>
    <w:rsid w:val="00DB4141"/>
    <w:rsid w:val="00DB696F"/>
    <w:rsid w:val="00DC309B"/>
    <w:rsid w:val="00DC458D"/>
    <w:rsid w:val="00DC4DA2"/>
    <w:rsid w:val="00DD1E22"/>
    <w:rsid w:val="00DD4C17"/>
    <w:rsid w:val="00DD638D"/>
    <w:rsid w:val="00DD74A5"/>
    <w:rsid w:val="00DF2B1F"/>
    <w:rsid w:val="00DF30D5"/>
    <w:rsid w:val="00DF62CD"/>
    <w:rsid w:val="00E10622"/>
    <w:rsid w:val="00E152D4"/>
    <w:rsid w:val="00E16509"/>
    <w:rsid w:val="00E17424"/>
    <w:rsid w:val="00E23B63"/>
    <w:rsid w:val="00E35268"/>
    <w:rsid w:val="00E42449"/>
    <w:rsid w:val="00E43C8A"/>
    <w:rsid w:val="00E44582"/>
    <w:rsid w:val="00E5039C"/>
    <w:rsid w:val="00E61DD8"/>
    <w:rsid w:val="00E630AC"/>
    <w:rsid w:val="00E77645"/>
    <w:rsid w:val="00E831AC"/>
    <w:rsid w:val="00E83593"/>
    <w:rsid w:val="00E85F9A"/>
    <w:rsid w:val="00E86CE2"/>
    <w:rsid w:val="00E902C0"/>
    <w:rsid w:val="00E92A11"/>
    <w:rsid w:val="00EA15B0"/>
    <w:rsid w:val="00EA3DB7"/>
    <w:rsid w:val="00EA5EA7"/>
    <w:rsid w:val="00EB0C52"/>
    <w:rsid w:val="00EB5D1C"/>
    <w:rsid w:val="00EC1498"/>
    <w:rsid w:val="00EC4A25"/>
    <w:rsid w:val="00EE53C9"/>
    <w:rsid w:val="00EE765B"/>
    <w:rsid w:val="00EF081D"/>
    <w:rsid w:val="00EF14A5"/>
    <w:rsid w:val="00F025A2"/>
    <w:rsid w:val="00F04712"/>
    <w:rsid w:val="00F13360"/>
    <w:rsid w:val="00F13A22"/>
    <w:rsid w:val="00F17312"/>
    <w:rsid w:val="00F21E57"/>
    <w:rsid w:val="00F22EC7"/>
    <w:rsid w:val="00F24D16"/>
    <w:rsid w:val="00F2569F"/>
    <w:rsid w:val="00F30EAF"/>
    <w:rsid w:val="00F325C8"/>
    <w:rsid w:val="00F356EA"/>
    <w:rsid w:val="00F5038B"/>
    <w:rsid w:val="00F51EDC"/>
    <w:rsid w:val="00F529AE"/>
    <w:rsid w:val="00F52C7F"/>
    <w:rsid w:val="00F5451C"/>
    <w:rsid w:val="00F56F6A"/>
    <w:rsid w:val="00F653B8"/>
    <w:rsid w:val="00F87B91"/>
    <w:rsid w:val="00F9008D"/>
    <w:rsid w:val="00FA1266"/>
    <w:rsid w:val="00FA78E5"/>
    <w:rsid w:val="00FB09B2"/>
    <w:rsid w:val="00FB1618"/>
    <w:rsid w:val="00FC1192"/>
    <w:rsid w:val="00FC1B13"/>
    <w:rsid w:val="00FC2BEF"/>
    <w:rsid w:val="00FD3CFA"/>
    <w:rsid w:val="00FD3EA7"/>
    <w:rsid w:val="00FD7801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qFormat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styleId="Emphasis">
    <w:name w:val="Emphasis"/>
    <w:basedOn w:val="DefaultParagraphFont"/>
    <w:uiPriority w:val="20"/>
    <w:qFormat/>
    <w:rsid w:val="00DC458D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C14"/>
  </w:style>
  <w:style w:type="paragraph" w:styleId="BlockText">
    <w:name w:val="Block Text"/>
    <w:basedOn w:val="Normal"/>
    <w:rsid w:val="00732C1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732C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2C14"/>
    <w:rPr>
      <w:lang w:eastAsia="en-US"/>
    </w:rPr>
  </w:style>
  <w:style w:type="paragraph" w:styleId="BodyText3">
    <w:name w:val="Body Text 3"/>
    <w:basedOn w:val="Normal"/>
    <w:link w:val="BodyText3Char"/>
    <w:rsid w:val="00732C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2C14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732C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2C1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2C1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2C14"/>
    <w:rPr>
      <w:lang w:eastAsia="en-US"/>
    </w:rPr>
  </w:style>
  <w:style w:type="paragraph" w:styleId="BodyTextIndent2">
    <w:name w:val="Body Text Indent 2"/>
    <w:basedOn w:val="Normal"/>
    <w:link w:val="BodyTextIndent2Char"/>
    <w:rsid w:val="00732C1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2C14"/>
    <w:rPr>
      <w:lang w:eastAsia="en-US"/>
    </w:rPr>
  </w:style>
  <w:style w:type="paragraph" w:styleId="BodyTextIndent3">
    <w:name w:val="Body Text Indent 3"/>
    <w:basedOn w:val="Normal"/>
    <w:link w:val="BodyTextIndent3Char"/>
    <w:rsid w:val="00732C1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2C1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32C1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2C14"/>
    <w:rPr>
      <w:lang w:eastAsia="en-US"/>
    </w:rPr>
  </w:style>
  <w:style w:type="paragraph" w:styleId="Date">
    <w:name w:val="Date"/>
    <w:basedOn w:val="Normal"/>
    <w:next w:val="Normal"/>
    <w:link w:val="DateChar"/>
    <w:rsid w:val="00732C14"/>
  </w:style>
  <w:style w:type="character" w:customStyle="1" w:styleId="DateChar">
    <w:name w:val="Date Char"/>
    <w:basedOn w:val="DefaultParagraphFont"/>
    <w:link w:val="Date"/>
    <w:rsid w:val="00732C14"/>
    <w:rPr>
      <w:lang w:eastAsia="en-US"/>
    </w:rPr>
  </w:style>
  <w:style w:type="paragraph" w:styleId="E-mailSignature">
    <w:name w:val="E-mail Signature"/>
    <w:basedOn w:val="Normal"/>
    <w:link w:val="E-mailSignatureChar"/>
    <w:rsid w:val="00732C1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2C14"/>
    <w:rPr>
      <w:lang w:eastAsia="en-US"/>
    </w:rPr>
  </w:style>
  <w:style w:type="paragraph" w:styleId="EndnoteText">
    <w:name w:val="endnote text"/>
    <w:basedOn w:val="Normal"/>
    <w:link w:val="EndnoteTextChar"/>
    <w:rsid w:val="00732C1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2C14"/>
    <w:rPr>
      <w:lang w:eastAsia="en-US"/>
    </w:rPr>
  </w:style>
  <w:style w:type="paragraph" w:styleId="EnvelopeAddress">
    <w:name w:val="envelope address"/>
    <w:basedOn w:val="Normal"/>
    <w:rsid w:val="00732C1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2C1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32C1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2C14"/>
    <w:rPr>
      <w:i/>
      <w:iCs/>
      <w:lang w:eastAsia="en-US"/>
    </w:rPr>
  </w:style>
  <w:style w:type="paragraph" w:styleId="Index3">
    <w:name w:val="index 3"/>
    <w:basedOn w:val="Normal"/>
    <w:next w:val="Normal"/>
    <w:rsid w:val="00732C1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2C1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2C1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2C1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2C1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2C1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2C1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2C1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C1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C1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32C1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2C1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2C1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2C1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2C14"/>
    <w:pPr>
      <w:spacing w:after="120"/>
      <w:ind w:left="1415"/>
      <w:contextualSpacing/>
    </w:pPr>
  </w:style>
  <w:style w:type="paragraph" w:styleId="ListNumber3">
    <w:name w:val="List Number 3"/>
    <w:basedOn w:val="Normal"/>
    <w:rsid w:val="00732C14"/>
    <w:pPr>
      <w:numPr>
        <w:numId w:val="53"/>
      </w:numPr>
      <w:contextualSpacing/>
    </w:pPr>
  </w:style>
  <w:style w:type="paragraph" w:styleId="ListNumber4">
    <w:name w:val="List Number 4"/>
    <w:basedOn w:val="Normal"/>
    <w:rsid w:val="00732C14"/>
    <w:pPr>
      <w:numPr>
        <w:numId w:val="54"/>
      </w:numPr>
      <w:contextualSpacing/>
    </w:pPr>
  </w:style>
  <w:style w:type="paragraph" w:styleId="ListNumber5">
    <w:name w:val="List Number 5"/>
    <w:basedOn w:val="Normal"/>
    <w:rsid w:val="00732C14"/>
    <w:pPr>
      <w:numPr>
        <w:numId w:val="55"/>
      </w:numPr>
      <w:contextualSpacing/>
    </w:pPr>
  </w:style>
  <w:style w:type="paragraph" w:styleId="MacroText">
    <w:name w:val="macro"/>
    <w:link w:val="MacroTextChar"/>
    <w:rsid w:val="00732C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2C1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2C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2C1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32C14"/>
    <w:rPr>
      <w:lang w:eastAsia="en-US"/>
    </w:rPr>
  </w:style>
  <w:style w:type="paragraph" w:styleId="NormalWeb">
    <w:name w:val="Normal (Web)"/>
    <w:basedOn w:val="Normal"/>
    <w:rsid w:val="00732C14"/>
    <w:rPr>
      <w:sz w:val="24"/>
      <w:szCs w:val="24"/>
    </w:rPr>
  </w:style>
  <w:style w:type="paragraph" w:styleId="NormalIndent">
    <w:name w:val="Normal Indent"/>
    <w:basedOn w:val="Normal"/>
    <w:rsid w:val="00732C1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2C1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2C1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2C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C1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2C14"/>
  </w:style>
  <w:style w:type="character" w:customStyle="1" w:styleId="SalutationChar">
    <w:name w:val="Salutation Char"/>
    <w:basedOn w:val="DefaultParagraphFont"/>
    <w:link w:val="Salutation"/>
    <w:rsid w:val="00732C14"/>
    <w:rPr>
      <w:lang w:eastAsia="en-US"/>
    </w:rPr>
  </w:style>
  <w:style w:type="paragraph" w:styleId="Signature">
    <w:name w:val="Signature"/>
    <w:basedOn w:val="Normal"/>
    <w:link w:val="SignatureChar"/>
    <w:rsid w:val="00732C1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2C1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2C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2C1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32C1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2C1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32C1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2C1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2C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2C1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D176B-2B85-4745-90CA-3AB32CE9B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5</cp:revision>
  <cp:lastPrinted>2019-02-25T14:05:00Z</cp:lastPrinted>
  <dcterms:created xsi:type="dcterms:W3CDTF">2022-11-04T11:17:00Z</dcterms:created>
  <dcterms:modified xsi:type="dcterms:W3CDTF">2022-11-04T18:40:00Z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